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WAREN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Hythe, Kent.</w:t>
      </w:r>
    </w:p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p.493)</w:t>
      </w:r>
    </w:p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F769B" w:rsidRDefault="000F769B" w:rsidP="000F769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0F769B" w:rsidP="000F769B">
      <w:pPr>
        <w:pStyle w:val="NoSpacing"/>
      </w:pPr>
      <w:r>
        <w:t>7 December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69B" w:rsidRDefault="000F769B" w:rsidP="00E71FC3">
      <w:pPr>
        <w:spacing w:after="0" w:line="240" w:lineRule="auto"/>
      </w:pPr>
      <w:r>
        <w:separator/>
      </w:r>
    </w:p>
  </w:endnote>
  <w:endnote w:type="continuationSeparator" w:id="0">
    <w:p w:rsidR="000F769B" w:rsidRDefault="000F76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69B" w:rsidRDefault="000F769B" w:rsidP="00E71FC3">
      <w:pPr>
        <w:spacing w:after="0" w:line="240" w:lineRule="auto"/>
      </w:pPr>
      <w:r>
        <w:separator/>
      </w:r>
    </w:p>
  </w:footnote>
  <w:footnote w:type="continuationSeparator" w:id="0">
    <w:p w:rsidR="000F769B" w:rsidRDefault="000F76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9B"/>
    <w:rsid w:val="000F769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0959B6-1B42-4779-836A-C40C1644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2017-12-09T20:36:00Z</dcterms:created>
  <dcterms:modified xsi:type="dcterms:W3CDTF">2017-12-09T20:36:00Z</dcterms:modified>
</cp:coreProperties>
</file>